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C5E86" w14:textId="77777777" w:rsidR="001A26C5" w:rsidRPr="008642EC" w:rsidRDefault="001A26C5" w:rsidP="001A26C5">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093072F" w14:textId="77777777" w:rsidR="001A26C5" w:rsidRPr="00992C7B" w:rsidRDefault="001A26C5" w:rsidP="001A26C5">
      <w:pPr>
        <w:pStyle w:val="BasicParagraph"/>
        <w:suppressAutoHyphens/>
        <w:spacing w:line="240" w:lineRule="auto"/>
        <w:rPr>
          <w:rFonts w:ascii="Times New Roman" w:hAnsi="Times New Roman" w:cs="Times New Roman"/>
          <w:b/>
          <w:bCs/>
          <w:color w:val="000000" w:themeColor="text1"/>
          <w:sz w:val="12"/>
          <w:szCs w:val="12"/>
        </w:rPr>
      </w:pPr>
    </w:p>
    <w:p w14:paraId="63875B02" w14:textId="77777777" w:rsidR="001A26C5" w:rsidRPr="00582653" w:rsidRDefault="001A26C5" w:rsidP="001A26C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ABB39C3" w14:textId="77777777" w:rsidR="001A26C5" w:rsidRDefault="001A26C5" w:rsidP="001A26C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A3C61B" w14:textId="77777777" w:rsidR="001A26C5" w:rsidRDefault="001A26C5" w:rsidP="001A26C5">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4F3D29A" w14:textId="77777777" w:rsidR="001A26C5" w:rsidRPr="00582653" w:rsidRDefault="001A26C5" w:rsidP="001A26C5">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DB202D7" wp14:editId="6123DE0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8E31ACA" w14:textId="7210F80F" w:rsidR="001A26C5" w:rsidRDefault="001A26C5" w:rsidP="001A26C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Risk stakeholder matrix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B877DBE" w14:textId="77777777" w:rsidR="001A26C5" w:rsidRDefault="001A26C5" w:rsidP="001A26C5">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7EFAB00" w14:textId="77777777" w:rsidR="001A26C5" w:rsidRPr="00582653" w:rsidRDefault="001A26C5" w:rsidP="001A26C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0801C0D" w14:textId="77777777" w:rsidR="001A26C5" w:rsidRPr="00582653" w:rsidRDefault="001A26C5" w:rsidP="001A26C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DC124FE" w14:textId="77777777" w:rsidR="001A26C5" w:rsidRPr="008642EC" w:rsidRDefault="001A26C5" w:rsidP="001A26C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5B5114B" w14:textId="77777777" w:rsidR="001A26C5" w:rsidRPr="008642EC" w:rsidRDefault="001A26C5" w:rsidP="001A26C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E654F2D" w14:textId="77777777" w:rsidR="001A26C5" w:rsidRPr="00582653" w:rsidRDefault="001A26C5" w:rsidP="001A26C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F9B3E99" w14:textId="77777777" w:rsidR="001A26C5" w:rsidRPr="008642EC" w:rsidRDefault="001A26C5" w:rsidP="001A26C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BD57D7" w14:textId="77777777" w:rsidR="001A26C5" w:rsidRPr="008642EC" w:rsidRDefault="001A26C5" w:rsidP="001A26C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7DF87EF" w14:textId="77777777" w:rsidR="001A26C5" w:rsidRPr="00992C7B" w:rsidRDefault="001A26C5" w:rsidP="001A26C5">
      <w:pPr>
        <w:pStyle w:val="BasicParagraph"/>
        <w:suppressAutoHyphens/>
        <w:spacing w:line="240" w:lineRule="auto"/>
        <w:ind w:left="1440"/>
        <w:rPr>
          <w:rFonts w:ascii="Times New Roman" w:hAnsi="Times New Roman" w:cs="Times New Roman"/>
          <w:color w:val="000000" w:themeColor="text1"/>
          <w:sz w:val="12"/>
          <w:szCs w:val="12"/>
        </w:rPr>
      </w:pPr>
    </w:p>
    <w:p w14:paraId="456E9179" w14:textId="77777777" w:rsidR="001A26C5" w:rsidRPr="00582653" w:rsidRDefault="001A26C5" w:rsidP="001A26C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DCFAAE5" w14:textId="77777777" w:rsidR="001A26C5" w:rsidRDefault="001A26C5" w:rsidP="001A26C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2DBE829" w14:textId="77777777" w:rsidR="001A26C5" w:rsidRPr="00992C7B" w:rsidRDefault="001A26C5" w:rsidP="001A26C5">
      <w:pPr>
        <w:pStyle w:val="BasicParagraph"/>
        <w:suppressAutoHyphens/>
        <w:spacing w:line="240" w:lineRule="auto"/>
        <w:ind w:left="1440"/>
        <w:rPr>
          <w:rFonts w:ascii="Times New Roman" w:hAnsi="Times New Roman" w:cs="Times New Roman"/>
          <w:color w:val="000000" w:themeColor="text1"/>
          <w:sz w:val="12"/>
          <w:szCs w:val="12"/>
        </w:rPr>
      </w:pPr>
    </w:p>
    <w:p w14:paraId="296645FC" w14:textId="77777777" w:rsidR="001A26C5" w:rsidRDefault="001A26C5" w:rsidP="001A26C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397AD43" w14:textId="77777777" w:rsidR="001A26C5" w:rsidRPr="00B87FFB" w:rsidRDefault="001A26C5" w:rsidP="001A26C5">
      <w:pPr>
        <w:pStyle w:val="BasicParagraph"/>
        <w:suppressAutoHyphens/>
        <w:spacing w:line="240" w:lineRule="auto"/>
        <w:ind w:left="1440"/>
        <w:rPr>
          <w:rFonts w:ascii="Times New Roman" w:hAnsi="Times New Roman" w:cs="Times New Roman"/>
          <w:color w:val="000000" w:themeColor="text1"/>
          <w:sz w:val="10"/>
          <w:szCs w:val="10"/>
        </w:rPr>
      </w:pPr>
    </w:p>
    <w:p w14:paraId="7CDEBF93" w14:textId="77777777" w:rsidR="001A26C5" w:rsidRDefault="001A26C5" w:rsidP="001A26C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8685B40" w14:textId="77777777" w:rsidR="001A26C5" w:rsidRPr="000B1EEC" w:rsidRDefault="001A26C5" w:rsidP="001A26C5">
      <w:pPr>
        <w:pStyle w:val="BasicParagraph"/>
        <w:suppressAutoHyphens/>
        <w:spacing w:line="240" w:lineRule="auto"/>
        <w:rPr>
          <w:rFonts w:ascii="Times New Roman" w:hAnsi="Times New Roman" w:cs="Times New Roman"/>
          <w:color w:val="000000" w:themeColor="text1"/>
          <w:sz w:val="10"/>
          <w:szCs w:val="10"/>
        </w:rPr>
      </w:pPr>
    </w:p>
    <w:p w14:paraId="14077A61" w14:textId="100938DC" w:rsidR="001A26C5" w:rsidRDefault="001A26C5" w:rsidP="001A26C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4569E2B1" w14:textId="77777777" w:rsidR="001A26C5" w:rsidRDefault="001A26C5">
      <w:pPr>
        <w:spacing w:before="0" w:after="160" w:line="259" w:lineRule="auto"/>
        <w:rPr>
          <w:rFonts w:ascii="Calibri" w:eastAsiaTheme="majorEastAsia" w:hAnsi="Calibri" w:cstheme="majorBidi"/>
          <w:b/>
          <w:color w:val="0031A7" w:themeColor="text2"/>
          <w:sz w:val="32"/>
          <w:szCs w:val="32"/>
        </w:rPr>
      </w:pPr>
      <w:r>
        <w:br w:type="page"/>
      </w:r>
    </w:p>
    <w:p w14:paraId="0D800EAE" w14:textId="7DEE98D3" w:rsidR="00D771AE" w:rsidRDefault="009F2C96" w:rsidP="009F2C96">
      <w:pPr>
        <w:pStyle w:val="Heading1"/>
      </w:pPr>
      <w:r>
        <w:lastRenderedPageBreak/>
        <w:t>MPower108 R</w:t>
      </w:r>
      <w:r w:rsidRPr="000A7EBF">
        <w:t>isk</w:t>
      </w:r>
      <w:r>
        <w:t xml:space="preserve"> Stakeholder Matrix</w:t>
      </w:r>
      <w:r>
        <w:rPr>
          <w:noProof/>
        </w:rPr>
        <w:t xml:space="preserve"> </w:t>
      </w:r>
    </w:p>
    <w:tbl>
      <w:tblPr>
        <w:tblStyle w:val="TableGrid"/>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1985"/>
        <w:gridCol w:w="2409"/>
        <w:gridCol w:w="2552"/>
        <w:gridCol w:w="2126"/>
        <w:gridCol w:w="2268"/>
      </w:tblGrid>
      <w:tr w:rsidR="00331170" w:rsidRPr="000A7EBF" w14:paraId="5A569FAD" w14:textId="0C14F3C2" w:rsidTr="006515B1">
        <w:trPr>
          <w:tblHeader/>
        </w:trPr>
        <w:tc>
          <w:tcPr>
            <w:tcW w:w="2405" w:type="dxa"/>
            <w:shd w:val="clear" w:color="auto" w:fill="E6EAF6" w:themeFill="background1"/>
          </w:tcPr>
          <w:p w14:paraId="0ED9892F" w14:textId="02CE901D" w:rsidR="00331170" w:rsidRPr="000A7EBF" w:rsidRDefault="00331170" w:rsidP="00331170">
            <w:pPr>
              <w:pStyle w:val="TableHeading"/>
            </w:pPr>
            <w:r w:rsidRPr="00FD5CDC">
              <w:t>Stakeholder</w:t>
            </w:r>
          </w:p>
        </w:tc>
        <w:tc>
          <w:tcPr>
            <w:tcW w:w="1985" w:type="dxa"/>
            <w:shd w:val="clear" w:color="auto" w:fill="E6EAF6" w:themeFill="background1"/>
          </w:tcPr>
          <w:p w14:paraId="0F0EC161" w14:textId="497B5A83" w:rsidR="00331170" w:rsidRPr="000A7EBF" w:rsidRDefault="00331170" w:rsidP="00331170">
            <w:pPr>
              <w:pStyle w:val="TableHeading"/>
            </w:pPr>
            <w:r w:rsidRPr="00FD5CDC">
              <w:t>Impact/ influence</w:t>
            </w:r>
          </w:p>
        </w:tc>
        <w:tc>
          <w:tcPr>
            <w:tcW w:w="2409" w:type="dxa"/>
            <w:shd w:val="clear" w:color="auto" w:fill="E6EAF6" w:themeFill="background1"/>
          </w:tcPr>
          <w:p w14:paraId="4A708978" w14:textId="1C4C335A" w:rsidR="00331170" w:rsidRPr="000A7EBF" w:rsidRDefault="00331170" w:rsidP="00331170">
            <w:pPr>
              <w:pStyle w:val="TableHeading"/>
            </w:pPr>
            <w:r w:rsidRPr="00FD5CDC">
              <w:t>Interest in area</w:t>
            </w:r>
          </w:p>
        </w:tc>
        <w:tc>
          <w:tcPr>
            <w:tcW w:w="2552" w:type="dxa"/>
            <w:shd w:val="clear" w:color="auto" w:fill="E6EAF6" w:themeFill="background1"/>
          </w:tcPr>
          <w:p w14:paraId="0AC65740" w14:textId="325AD36C" w:rsidR="00331170" w:rsidRPr="000A7EBF" w:rsidRDefault="00331170" w:rsidP="00331170">
            <w:pPr>
              <w:pStyle w:val="TableHeading"/>
            </w:pPr>
            <w:r w:rsidRPr="00FD5CDC">
              <w:t>What your team needs from them</w:t>
            </w:r>
          </w:p>
        </w:tc>
        <w:tc>
          <w:tcPr>
            <w:tcW w:w="2126" w:type="dxa"/>
            <w:shd w:val="clear" w:color="auto" w:fill="E6EAF6" w:themeFill="background1"/>
          </w:tcPr>
          <w:p w14:paraId="530538C6" w14:textId="616D93E6" w:rsidR="00331170" w:rsidRPr="000A7EBF" w:rsidRDefault="00331170" w:rsidP="00331170">
            <w:pPr>
              <w:pStyle w:val="TableHeading"/>
            </w:pPr>
            <w:r w:rsidRPr="00FD5CDC">
              <w:t>Perceived attitudes to risks</w:t>
            </w:r>
          </w:p>
        </w:tc>
        <w:tc>
          <w:tcPr>
            <w:tcW w:w="2268" w:type="dxa"/>
            <w:shd w:val="clear" w:color="auto" w:fill="E6EAF6" w:themeFill="background1"/>
          </w:tcPr>
          <w:p w14:paraId="1AD8162C" w14:textId="43CFCB33" w:rsidR="00331170" w:rsidRPr="000A7EBF" w:rsidRDefault="00331170" w:rsidP="00331170">
            <w:pPr>
              <w:pStyle w:val="TableHeading"/>
            </w:pPr>
            <w:r w:rsidRPr="00FD5CDC">
              <w:t>Action</w:t>
            </w:r>
          </w:p>
        </w:tc>
      </w:tr>
      <w:tr w:rsidR="00DA367E" w:rsidRPr="000A7EBF" w14:paraId="26DFE5F7" w14:textId="594AA54E" w:rsidTr="004B7724">
        <w:tc>
          <w:tcPr>
            <w:tcW w:w="2405" w:type="dxa"/>
          </w:tcPr>
          <w:p w14:paraId="48389CF1" w14:textId="392AC387" w:rsidR="00DA367E" w:rsidRPr="000A7EBF" w:rsidRDefault="00DA367E" w:rsidP="000A7EBF">
            <w:pPr>
              <w:rPr>
                <w:b/>
                <w:bCs/>
              </w:rPr>
            </w:pPr>
          </w:p>
        </w:tc>
        <w:tc>
          <w:tcPr>
            <w:tcW w:w="1985" w:type="dxa"/>
          </w:tcPr>
          <w:p w14:paraId="2D92A40C" w14:textId="77777777" w:rsidR="00DA367E" w:rsidRPr="000A7EBF" w:rsidRDefault="00DA367E" w:rsidP="000A7EBF"/>
        </w:tc>
        <w:tc>
          <w:tcPr>
            <w:tcW w:w="2409" w:type="dxa"/>
          </w:tcPr>
          <w:p w14:paraId="3EE9B55F" w14:textId="2F49641E" w:rsidR="00DA367E" w:rsidRPr="000A7EBF" w:rsidRDefault="00DA367E" w:rsidP="000A7EBF"/>
        </w:tc>
        <w:tc>
          <w:tcPr>
            <w:tcW w:w="2552" w:type="dxa"/>
          </w:tcPr>
          <w:p w14:paraId="31352A43" w14:textId="77777777" w:rsidR="00DA367E" w:rsidRPr="000A7EBF" w:rsidRDefault="00DA367E" w:rsidP="000A7EBF"/>
        </w:tc>
        <w:tc>
          <w:tcPr>
            <w:tcW w:w="2126" w:type="dxa"/>
          </w:tcPr>
          <w:p w14:paraId="28320BE1" w14:textId="77777777" w:rsidR="00DA367E" w:rsidRPr="000A7EBF" w:rsidRDefault="00DA367E" w:rsidP="000A7EBF"/>
        </w:tc>
        <w:tc>
          <w:tcPr>
            <w:tcW w:w="2268" w:type="dxa"/>
          </w:tcPr>
          <w:p w14:paraId="1FB4884A" w14:textId="77777777" w:rsidR="00DA367E" w:rsidRPr="000A7EBF" w:rsidRDefault="00DA367E" w:rsidP="000A7EBF"/>
        </w:tc>
      </w:tr>
      <w:tr w:rsidR="00DA367E" w:rsidRPr="000A7EBF" w14:paraId="3319D7E6" w14:textId="58309EF6" w:rsidTr="004B7724">
        <w:tc>
          <w:tcPr>
            <w:tcW w:w="2405" w:type="dxa"/>
          </w:tcPr>
          <w:p w14:paraId="7685F025" w14:textId="5081511A" w:rsidR="00DA367E" w:rsidRPr="000A7EBF" w:rsidRDefault="00DA367E" w:rsidP="000A7EBF">
            <w:pPr>
              <w:rPr>
                <w:b/>
                <w:bCs/>
              </w:rPr>
            </w:pPr>
          </w:p>
        </w:tc>
        <w:tc>
          <w:tcPr>
            <w:tcW w:w="1985" w:type="dxa"/>
          </w:tcPr>
          <w:p w14:paraId="05D4A912" w14:textId="77777777" w:rsidR="00DA367E" w:rsidRPr="000A7EBF" w:rsidRDefault="00DA367E" w:rsidP="000A7EBF"/>
        </w:tc>
        <w:tc>
          <w:tcPr>
            <w:tcW w:w="2409" w:type="dxa"/>
          </w:tcPr>
          <w:p w14:paraId="0B5ABD39" w14:textId="0E30EBD9" w:rsidR="00DA367E" w:rsidRPr="000A7EBF" w:rsidRDefault="00DA367E" w:rsidP="000A7EBF"/>
        </w:tc>
        <w:tc>
          <w:tcPr>
            <w:tcW w:w="2552" w:type="dxa"/>
          </w:tcPr>
          <w:p w14:paraId="68952CE4" w14:textId="77777777" w:rsidR="00DA367E" w:rsidRPr="000A7EBF" w:rsidRDefault="00DA367E" w:rsidP="000A7EBF"/>
        </w:tc>
        <w:tc>
          <w:tcPr>
            <w:tcW w:w="2126" w:type="dxa"/>
          </w:tcPr>
          <w:p w14:paraId="0AF14856" w14:textId="77777777" w:rsidR="00DA367E" w:rsidRPr="000A7EBF" w:rsidRDefault="00DA367E" w:rsidP="000A7EBF"/>
        </w:tc>
        <w:tc>
          <w:tcPr>
            <w:tcW w:w="2268" w:type="dxa"/>
          </w:tcPr>
          <w:p w14:paraId="5C4F3302" w14:textId="77777777" w:rsidR="00DA367E" w:rsidRPr="000A7EBF" w:rsidRDefault="00DA367E" w:rsidP="000A7EBF"/>
        </w:tc>
      </w:tr>
      <w:tr w:rsidR="00DA367E" w:rsidRPr="000A7EBF" w14:paraId="31388E28" w14:textId="40F860A4" w:rsidTr="004B7724">
        <w:tc>
          <w:tcPr>
            <w:tcW w:w="2405" w:type="dxa"/>
          </w:tcPr>
          <w:p w14:paraId="017C6222" w14:textId="0969C35E" w:rsidR="00DA367E" w:rsidRPr="000A7EBF" w:rsidRDefault="00DA367E" w:rsidP="000A7EBF">
            <w:pPr>
              <w:rPr>
                <w:b/>
                <w:bCs/>
              </w:rPr>
            </w:pPr>
          </w:p>
        </w:tc>
        <w:tc>
          <w:tcPr>
            <w:tcW w:w="1985" w:type="dxa"/>
          </w:tcPr>
          <w:p w14:paraId="424CA8D6" w14:textId="77777777" w:rsidR="00DA367E" w:rsidRPr="000A7EBF" w:rsidRDefault="00DA367E" w:rsidP="000A7EBF"/>
        </w:tc>
        <w:tc>
          <w:tcPr>
            <w:tcW w:w="2409" w:type="dxa"/>
          </w:tcPr>
          <w:p w14:paraId="1BCD6215" w14:textId="2085A661" w:rsidR="00DA367E" w:rsidRPr="000A7EBF" w:rsidRDefault="00DA367E" w:rsidP="000A7EBF"/>
        </w:tc>
        <w:tc>
          <w:tcPr>
            <w:tcW w:w="2552" w:type="dxa"/>
          </w:tcPr>
          <w:p w14:paraId="3129E268" w14:textId="77777777" w:rsidR="00DA367E" w:rsidRPr="000A7EBF" w:rsidRDefault="00DA367E" w:rsidP="000A7EBF"/>
        </w:tc>
        <w:tc>
          <w:tcPr>
            <w:tcW w:w="2126" w:type="dxa"/>
          </w:tcPr>
          <w:p w14:paraId="58D89E8F" w14:textId="77777777" w:rsidR="00DA367E" w:rsidRPr="000A7EBF" w:rsidRDefault="00DA367E" w:rsidP="000A7EBF"/>
        </w:tc>
        <w:tc>
          <w:tcPr>
            <w:tcW w:w="2268" w:type="dxa"/>
          </w:tcPr>
          <w:p w14:paraId="13A04A59" w14:textId="77777777" w:rsidR="00DA367E" w:rsidRPr="000A7EBF" w:rsidRDefault="00DA367E" w:rsidP="000A7EBF"/>
        </w:tc>
      </w:tr>
      <w:tr w:rsidR="00DA367E" w:rsidRPr="000A7EBF" w14:paraId="5502A06C" w14:textId="40C27E60" w:rsidTr="004B7724">
        <w:tc>
          <w:tcPr>
            <w:tcW w:w="2405" w:type="dxa"/>
          </w:tcPr>
          <w:p w14:paraId="61B2614B" w14:textId="3F10518C" w:rsidR="00DA367E" w:rsidRPr="000A7EBF" w:rsidRDefault="00DA367E" w:rsidP="000A7EBF">
            <w:pPr>
              <w:rPr>
                <w:b/>
                <w:bCs/>
              </w:rPr>
            </w:pPr>
          </w:p>
        </w:tc>
        <w:tc>
          <w:tcPr>
            <w:tcW w:w="1985" w:type="dxa"/>
          </w:tcPr>
          <w:p w14:paraId="4F936170" w14:textId="77777777" w:rsidR="00DA367E" w:rsidRPr="000A7EBF" w:rsidRDefault="00DA367E" w:rsidP="000A7EBF"/>
        </w:tc>
        <w:tc>
          <w:tcPr>
            <w:tcW w:w="2409" w:type="dxa"/>
          </w:tcPr>
          <w:p w14:paraId="11AA8024" w14:textId="04B5DAB1" w:rsidR="00DA367E" w:rsidRPr="000A7EBF" w:rsidRDefault="00DA367E" w:rsidP="000A7EBF"/>
        </w:tc>
        <w:tc>
          <w:tcPr>
            <w:tcW w:w="2552" w:type="dxa"/>
          </w:tcPr>
          <w:p w14:paraId="252101AE" w14:textId="77777777" w:rsidR="00DA367E" w:rsidRPr="000A7EBF" w:rsidRDefault="00DA367E" w:rsidP="000A7EBF"/>
        </w:tc>
        <w:tc>
          <w:tcPr>
            <w:tcW w:w="2126" w:type="dxa"/>
          </w:tcPr>
          <w:p w14:paraId="1B8866D1" w14:textId="77777777" w:rsidR="00DA367E" w:rsidRPr="000A7EBF" w:rsidRDefault="00DA367E" w:rsidP="000A7EBF"/>
        </w:tc>
        <w:tc>
          <w:tcPr>
            <w:tcW w:w="2268" w:type="dxa"/>
          </w:tcPr>
          <w:p w14:paraId="007711EE" w14:textId="77777777" w:rsidR="00DA367E" w:rsidRPr="000A7EBF" w:rsidRDefault="00DA367E" w:rsidP="000A7EBF"/>
        </w:tc>
      </w:tr>
      <w:tr w:rsidR="00DA367E" w:rsidRPr="000A7EBF" w14:paraId="738C525F" w14:textId="40F7E5E0" w:rsidTr="004B7724">
        <w:tc>
          <w:tcPr>
            <w:tcW w:w="2405" w:type="dxa"/>
          </w:tcPr>
          <w:p w14:paraId="60D123AD" w14:textId="56421786" w:rsidR="00DA367E" w:rsidRPr="000A7EBF" w:rsidRDefault="00DA367E" w:rsidP="000A7EBF">
            <w:pPr>
              <w:rPr>
                <w:b/>
                <w:bCs/>
              </w:rPr>
            </w:pPr>
          </w:p>
        </w:tc>
        <w:tc>
          <w:tcPr>
            <w:tcW w:w="1985" w:type="dxa"/>
          </w:tcPr>
          <w:p w14:paraId="59B8443E" w14:textId="77777777" w:rsidR="00DA367E" w:rsidRPr="000A7EBF" w:rsidRDefault="00DA367E" w:rsidP="000A7EBF"/>
        </w:tc>
        <w:tc>
          <w:tcPr>
            <w:tcW w:w="2409" w:type="dxa"/>
          </w:tcPr>
          <w:p w14:paraId="45C00BAA" w14:textId="72239281" w:rsidR="00DA367E" w:rsidRPr="000A7EBF" w:rsidRDefault="00DA367E" w:rsidP="000A7EBF"/>
        </w:tc>
        <w:tc>
          <w:tcPr>
            <w:tcW w:w="2552" w:type="dxa"/>
          </w:tcPr>
          <w:p w14:paraId="05A1C739" w14:textId="77777777" w:rsidR="00DA367E" w:rsidRPr="000A7EBF" w:rsidRDefault="00DA367E" w:rsidP="000A7EBF"/>
        </w:tc>
        <w:tc>
          <w:tcPr>
            <w:tcW w:w="2126" w:type="dxa"/>
          </w:tcPr>
          <w:p w14:paraId="678258BD" w14:textId="77777777" w:rsidR="00DA367E" w:rsidRPr="000A7EBF" w:rsidRDefault="00DA367E" w:rsidP="000A7EBF"/>
        </w:tc>
        <w:tc>
          <w:tcPr>
            <w:tcW w:w="2268" w:type="dxa"/>
          </w:tcPr>
          <w:p w14:paraId="013A9B18" w14:textId="77777777" w:rsidR="00DA367E" w:rsidRPr="000A7EBF" w:rsidRDefault="00DA367E" w:rsidP="000A7EBF"/>
        </w:tc>
      </w:tr>
      <w:tr w:rsidR="00DA367E" w:rsidRPr="000A7EBF" w14:paraId="6EAB4FD9" w14:textId="4A399919" w:rsidTr="004B7724">
        <w:tc>
          <w:tcPr>
            <w:tcW w:w="2405" w:type="dxa"/>
            <w:shd w:val="clear" w:color="auto" w:fill="auto"/>
          </w:tcPr>
          <w:p w14:paraId="6940E9A4" w14:textId="0A1324EB" w:rsidR="00DA367E" w:rsidRPr="000A7EBF" w:rsidRDefault="00DA367E" w:rsidP="000A7EBF">
            <w:pPr>
              <w:rPr>
                <w:b/>
                <w:bCs/>
              </w:rPr>
            </w:pPr>
          </w:p>
        </w:tc>
        <w:tc>
          <w:tcPr>
            <w:tcW w:w="1985" w:type="dxa"/>
            <w:shd w:val="clear" w:color="auto" w:fill="auto"/>
          </w:tcPr>
          <w:p w14:paraId="4B0123FB" w14:textId="77777777" w:rsidR="00DA367E" w:rsidRPr="000A7EBF" w:rsidRDefault="00DA367E" w:rsidP="000A7EBF"/>
        </w:tc>
        <w:tc>
          <w:tcPr>
            <w:tcW w:w="2409" w:type="dxa"/>
            <w:shd w:val="clear" w:color="auto" w:fill="auto"/>
          </w:tcPr>
          <w:p w14:paraId="7A501E67" w14:textId="6FF95364" w:rsidR="00DA367E" w:rsidRPr="000A7EBF" w:rsidRDefault="00DA367E" w:rsidP="000A7EBF"/>
        </w:tc>
        <w:tc>
          <w:tcPr>
            <w:tcW w:w="2552" w:type="dxa"/>
            <w:shd w:val="clear" w:color="auto" w:fill="auto"/>
          </w:tcPr>
          <w:p w14:paraId="46E8D62E" w14:textId="77777777" w:rsidR="00DA367E" w:rsidRPr="000A7EBF" w:rsidRDefault="00DA367E" w:rsidP="000A7EBF"/>
        </w:tc>
        <w:tc>
          <w:tcPr>
            <w:tcW w:w="2126" w:type="dxa"/>
            <w:shd w:val="clear" w:color="auto" w:fill="auto"/>
          </w:tcPr>
          <w:p w14:paraId="20B637E4" w14:textId="77777777" w:rsidR="00DA367E" w:rsidRPr="000A7EBF" w:rsidRDefault="00DA367E" w:rsidP="000A7EBF"/>
        </w:tc>
        <w:tc>
          <w:tcPr>
            <w:tcW w:w="2268" w:type="dxa"/>
            <w:shd w:val="clear" w:color="auto" w:fill="auto"/>
          </w:tcPr>
          <w:p w14:paraId="1EB32648" w14:textId="77777777" w:rsidR="00DA367E" w:rsidRPr="000A7EBF" w:rsidRDefault="00DA367E" w:rsidP="000A7EBF"/>
        </w:tc>
      </w:tr>
      <w:tr w:rsidR="00DA367E" w:rsidRPr="000A7EBF" w14:paraId="6E314329" w14:textId="04A98C88" w:rsidTr="004B7724">
        <w:tc>
          <w:tcPr>
            <w:tcW w:w="2405" w:type="dxa"/>
            <w:shd w:val="clear" w:color="auto" w:fill="auto"/>
          </w:tcPr>
          <w:p w14:paraId="6E290E68" w14:textId="77777777" w:rsidR="00DA367E" w:rsidRPr="000A7EBF" w:rsidRDefault="00DA367E" w:rsidP="000A7EBF">
            <w:pPr>
              <w:rPr>
                <w:b/>
                <w:bCs/>
              </w:rPr>
            </w:pPr>
          </w:p>
        </w:tc>
        <w:tc>
          <w:tcPr>
            <w:tcW w:w="1985" w:type="dxa"/>
            <w:shd w:val="clear" w:color="auto" w:fill="auto"/>
          </w:tcPr>
          <w:p w14:paraId="719F6525" w14:textId="77777777" w:rsidR="00DA367E" w:rsidRPr="000A7EBF" w:rsidRDefault="00DA367E" w:rsidP="000A7EBF"/>
        </w:tc>
        <w:tc>
          <w:tcPr>
            <w:tcW w:w="2409" w:type="dxa"/>
            <w:shd w:val="clear" w:color="auto" w:fill="auto"/>
          </w:tcPr>
          <w:p w14:paraId="381A90C9" w14:textId="5C1D785D" w:rsidR="00DA367E" w:rsidRPr="000A7EBF" w:rsidRDefault="00DA367E" w:rsidP="000A7EBF"/>
        </w:tc>
        <w:tc>
          <w:tcPr>
            <w:tcW w:w="2552" w:type="dxa"/>
            <w:shd w:val="clear" w:color="auto" w:fill="auto"/>
          </w:tcPr>
          <w:p w14:paraId="3770585D" w14:textId="77777777" w:rsidR="00DA367E" w:rsidRPr="000A7EBF" w:rsidRDefault="00DA367E" w:rsidP="000A7EBF"/>
        </w:tc>
        <w:tc>
          <w:tcPr>
            <w:tcW w:w="2126" w:type="dxa"/>
            <w:shd w:val="clear" w:color="auto" w:fill="auto"/>
          </w:tcPr>
          <w:p w14:paraId="6502C34D" w14:textId="77777777" w:rsidR="00DA367E" w:rsidRPr="000A7EBF" w:rsidRDefault="00DA367E" w:rsidP="000A7EBF"/>
        </w:tc>
        <w:tc>
          <w:tcPr>
            <w:tcW w:w="2268" w:type="dxa"/>
            <w:shd w:val="clear" w:color="auto" w:fill="auto"/>
          </w:tcPr>
          <w:p w14:paraId="7780F0BB" w14:textId="77777777" w:rsidR="00DA367E" w:rsidRPr="000A7EBF" w:rsidRDefault="00DA367E" w:rsidP="000A7EBF"/>
        </w:tc>
      </w:tr>
      <w:tr w:rsidR="00DA367E" w:rsidRPr="000A7EBF" w14:paraId="4B867164" w14:textId="038FDF9D" w:rsidTr="004B7724">
        <w:tc>
          <w:tcPr>
            <w:tcW w:w="2405" w:type="dxa"/>
            <w:shd w:val="clear" w:color="auto" w:fill="auto"/>
          </w:tcPr>
          <w:p w14:paraId="3D23308B" w14:textId="429D81EF" w:rsidR="00DA367E" w:rsidRPr="000A7EBF" w:rsidRDefault="00DA367E" w:rsidP="000A7EBF">
            <w:pPr>
              <w:rPr>
                <w:b/>
                <w:bCs/>
              </w:rPr>
            </w:pPr>
          </w:p>
        </w:tc>
        <w:tc>
          <w:tcPr>
            <w:tcW w:w="1985" w:type="dxa"/>
            <w:shd w:val="clear" w:color="auto" w:fill="auto"/>
          </w:tcPr>
          <w:p w14:paraId="2D88568F" w14:textId="77777777" w:rsidR="00DA367E" w:rsidRPr="000A7EBF" w:rsidRDefault="00DA367E" w:rsidP="000A7EBF"/>
        </w:tc>
        <w:tc>
          <w:tcPr>
            <w:tcW w:w="2409" w:type="dxa"/>
            <w:shd w:val="clear" w:color="auto" w:fill="auto"/>
          </w:tcPr>
          <w:p w14:paraId="3F12B3BF" w14:textId="2474BD21" w:rsidR="00DA367E" w:rsidRPr="000A7EBF" w:rsidRDefault="00DA367E" w:rsidP="000A7EBF"/>
        </w:tc>
        <w:tc>
          <w:tcPr>
            <w:tcW w:w="2552" w:type="dxa"/>
            <w:shd w:val="clear" w:color="auto" w:fill="auto"/>
          </w:tcPr>
          <w:p w14:paraId="0AA04518" w14:textId="77777777" w:rsidR="00DA367E" w:rsidRPr="000A7EBF" w:rsidRDefault="00DA367E" w:rsidP="000A7EBF"/>
        </w:tc>
        <w:tc>
          <w:tcPr>
            <w:tcW w:w="2126" w:type="dxa"/>
            <w:shd w:val="clear" w:color="auto" w:fill="auto"/>
          </w:tcPr>
          <w:p w14:paraId="56402F99" w14:textId="77777777" w:rsidR="00DA367E" w:rsidRPr="000A7EBF" w:rsidRDefault="00DA367E" w:rsidP="000A7EBF"/>
        </w:tc>
        <w:tc>
          <w:tcPr>
            <w:tcW w:w="2268" w:type="dxa"/>
            <w:shd w:val="clear" w:color="auto" w:fill="auto"/>
          </w:tcPr>
          <w:p w14:paraId="41823678" w14:textId="77777777" w:rsidR="00DA367E" w:rsidRPr="000A7EBF" w:rsidRDefault="00DA367E" w:rsidP="000A7EBF"/>
        </w:tc>
      </w:tr>
      <w:tr w:rsidR="00DA367E" w:rsidRPr="000A7EBF" w14:paraId="3EC304A9" w14:textId="7EBA5418" w:rsidTr="004B7724">
        <w:tc>
          <w:tcPr>
            <w:tcW w:w="2405" w:type="dxa"/>
          </w:tcPr>
          <w:p w14:paraId="7FB8DC58" w14:textId="079FEA6F" w:rsidR="00DA367E" w:rsidRPr="000A7EBF" w:rsidRDefault="00DA367E" w:rsidP="000A7EBF">
            <w:pPr>
              <w:rPr>
                <w:b/>
                <w:bCs/>
              </w:rPr>
            </w:pPr>
          </w:p>
        </w:tc>
        <w:tc>
          <w:tcPr>
            <w:tcW w:w="1985" w:type="dxa"/>
          </w:tcPr>
          <w:p w14:paraId="22691AB4" w14:textId="77777777" w:rsidR="00DA367E" w:rsidRPr="000A7EBF" w:rsidRDefault="00DA367E" w:rsidP="000A7EBF"/>
        </w:tc>
        <w:tc>
          <w:tcPr>
            <w:tcW w:w="2409" w:type="dxa"/>
          </w:tcPr>
          <w:p w14:paraId="71EA260F" w14:textId="5B6A91D2" w:rsidR="00DA367E" w:rsidRPr="000A7EBF" w:rsidRDefault="00DA367E" w:rsidP="000A7EBF"/>
        </w:tc>
        <w:tc>
          <w:tcPr>
            <w:tcW w:w="2552" w:type="dxa"/>
          </w:tcPr>
          <w:p w14:paraId="708C5CCD" w14:textId="77777777" w:rsidR="00DA367E" w:rsidRPr="000A7EBF" w:rsidRDefault="00DA367E" w:rsidP="000A7EBF"/>
        </w:tc>
        <w:tc>
          <w:tcPr>
            <w:tcW w:w="2126" w:type="dxa"/>
          </w:tcPr>
          <w:p w14:paraId="16294A42" w14:textId="77777777" w:rsidR="00DA367E" w:rsidRPr="000A7EBF" w:rsidRDefault="00DA367E" w:rsidP="000A7EBF"/>
        </w:tc>
        <w:tc>
          <w:tcPr>
            <w:tcW w:w="2268" w:type="dxa"/>
          </w:tcPr>
          <w:p w14:paraId="4D3926F6" w14:textId="77777777" w:rsidR="00DA367E" w:rsidRPr="000A7EBF" w:rsidRDefault="00DA367E" w:rsidP="000A7EBF"/>
        </w:tc>
      </w:tr>
      <w:tr w:rsidR="00DA367E" w:rsidRPr="000A7EBF" w14:paraId="69CCC96B" w14:textId="059F9146" w:rsidTr="004B7724">
        <w:tc>
          <w:tcPr>
            <w:tcW w:w="2405" w:type="dxa"/>
          </w:tcPr>
          <w:p w14:paraId="5A96A0EF" w14:textId="701B9827" w:rsidR="00DA367E" w:rsidRPr="000A7EBF" w:rsidRDefault="00DA367E" w:rsidP="000A7EBF">
            <w:pPr>
              <w:rPr>
                <w:b/>
                <w:bCs/>
              </w:rPr>
            </w:pPr>
          </w:p>
        </w:tc>
        <w:tc>
          <w:tcPr>
            <w:tcW w:w="1985" w:type="dxa"/>
          </w:tcPr>
          <w:p w14:paraId="0A88776F" w14:textId="77777777" w:rsidR="00DA367E" w:rsidRPr="000A7EBF" w:rsidRDefault="00DA367E" w:rsidP="000A7EBF"/>
        </w:tc>
        <w:tc>
          <w:tcPr>
            <w:tcW w:w="2409" w:type="dxa"/>
          </w:tcPr>
          <w:p w14:paraId="5FA8CCFC" w14:textId="1B7249DE" w:rsidR="00DA367E" w:rsidRPr="000A7EBF" w:rsidRDefault="00DA367E" w:rsidP="000A7EBF"/>
        </w:tc>
        <w:tc>
          <w:tcPr>
            <w:tcW w:w="2552" w:type="dxa"/>
          </w:tcPr>
          <w:p w14:paraId="1315646E" w14:textId="77777777" w:rsidR="00DA367E" w:rsidRPr="000A7EBF" w:rsidRDefault="00DA367E" w:rsidP="000A7EBF"/>
        </w:tc>
        <w:tc>
          <w:tcPr>
            <w:tcW w:w="2126" w:type="dxa"/>
          </w:tcPr>
          <w:p w14:paraId="319A938F" w14:textId="77777777" w:rsidR="00DA367E" w:rsidRPr="000A7EBF" w:rsidRDefault="00DA367E" w:rsidP="000A7EBF"/>
        </w:tc>
        <w:tc>
          <w:tcPr>
            <w:tcW w:w="2268" w:type="dxa"/>
          </w:tcPr>
          <w:p w14:paraId="5594EB04" w14:textId="77777777" w:rsidR="00DA367E" w:rsidRPr="000A7EBF" w:rsidRDefault="00DA367E" w:rsidP="000A7EBF"/>
        </w:tc>
      </w:tr>
      <w:tr w:rsidR="00DA367E" w:rsidRPr="000A7EBF" w14:paraId="2EE092D1" w14:textId="56D5A49D" w:rsidTr="004B7724">
        <w:tc>
          <w:tcPr>
            <w:tcW w:w="2405" w:type="dxa"/>
          </w:tcPr>
          <w:p w14:paraId="705800F5" w14:textId="51E8BB32" w:rsidR="00DA367E" w:rsidRPr="000A7EBF" w:rsidRDefault="00DA367E" w:rsidP="000A7EBF">
            <w:pPr>
              <w:rPr>
                <w:b/>
                <w:bCs/>
              </w:rPr>
            </w:pPr>
          </w:p>
        </w:tc>
        <w:tc>
          <w:tcPr>
            <w:tcW w:w="1985" w:type="dxa"/>
          </w:tcPr>
          <w:p w14:paraId="605A65C7" w14:textId="77777777" w:rsidR="00DA367E" w:rsidRPr="000A7EBF" w:rsidRDefault="00DA367E" w:rsidP="000A7EBF"/>
        </w:tc>
        <w:tc>
          <w:tcPr>
            <w:tcW w:w="2409" w:type="dxa"/>
          </w:tcPr>
          <w:p w14:paraId="515116B2" w14:textId="5350DDD0" w:rsidR="00DA367E" w:rsidRPr="000A7EBF" w:rsidRDefault="00DA367E" w:rsidP="000A7EBF"/>
        </w:tc>
        <w:tc>
          <w:tcPr>
            <w:tcW w:w="2552" w:type="dxa"/>
          </w:tcPr>
          <w:p w14:paraId="61323F0E" w14:textId="77777777" w:rsidR="00DA367E" w:rsidRPr="000A7EBF" w:rsidRDefault="00DA367E" w:rsidP="000A7EBF"/>
        </w:tc>
        <w:tc>
          <w:tcPr>
            <w:tcW w:w="2126" w:type="dxa"/>
          </w:tcPr>
          <w:p w14:paraId="7BFF0763" w14:textId="77777777" w:rsidR="00DA367E" w:rsidRPr="000A7EBF" w:rsidRDefault="00DA367E" w:rsidP="000A7EBF"/>
        </w:tc>
        <w:tc>
          <w:tcPr>
            <w:tcW w:w="2268" w:type="dxa"/>
          </w:tcPr>
          <w:p w14:paraId="5D190AAD" w14:textId="77777777" w:rsidR="00DA367E" w:rsidRPr="000A7EBF" w:rsidRDefault="00DA367E" w:rsidP="000A7EBF"/>
        </w:tc>
      </w:tr>
    </w:tbl>
    <w:p w14:paraId="511B69E9" w14:textId="4A06EA4C" w:rsidR="00D771AE" w:rsidRPr="00D771AE" w:rsidRDefault="00D771AE" w:rsidP="00D64A54"/>
    <w:sectPr w:rsidR="00D771AE" w:rsidRPr="00D771AE" w:rsidSect="001A26C5">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24C4" w14:textId="77777777" w:rsidR="00C3423A" w:rsidRDefault="00C3423A" w:rsidP="00F1359C">
      <w:pPr>
        <w:spacing w:before="0" w:after="0" w:line="240" w:lineRule="auto"/>
      </w:pPr>
      <w:r>
        <w:separator/>
      </w:r>
    </w:p>
  </w:endnote>
  <w:endnote w:type="continuationSeparator" w:id="0">
    <w:p w14:paraId="3C952B4B" w14:textId="77777777" w:rsidR="00C3423A" w:rsidRDefault="00C3423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4D21515" w:rsidR="00CB4ED2" w:rsidRPr="00615C43" w:rsidRDefault="00493164" w:rsidP="00D64A54">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5006FD">
      <w:rPr>
        <w:noProof/>
        <w:color w:val="000000" w:themeColor="text1"/>
        <w:sz w:val="16"/>
        <w:szCs w:val="16"/>
        <w:lang w:eastAsia="en-AU"/>
      </w:rPr>
      <w:t>Risk</w:t>
    </w:r>
    <w:r w:rsidR="007C6921">
      <w:rPr>
        <w:color w:val="000000" w:themeColor="text1"/>
        <w:sz w:val="16"/>
        <w:szCs w:val="16"/>
      </w:rPr>
      <w:t xml:space="preserve"> </w:t>
    </w:r>
    <w:r w:rsidR="00CF18F9">
      <w:rPr>
        <w:color w:val="000000" w:themeColor="text1"/>
        <w:sz w:val="16"/>
        <w:szCs w:val="16"/>
      </w:rPr>
      <w:t>s</w:t>
    </w:r>
    <w:r>
      <w:rPr>
        <w:color w:val="000000" w:themeColor="text1"/>
        <w:sz w:val="16"/>
        <w:szCs w:val="16"/>
      </w:rPr>
      <w:t xml:space="preserve">takeholder </w:t>
    </w:r>
    <w:r w:rsidR="00CF18F9">
      <w:rPr>
        <w:color w:val="000000" w:themeColor="text1"/>
        <w:sz w:val="16"/>
        <w:szCs w:val="16"/>
      </w:rPr>
      <w:t>m</w:t>
    </w:r>
    <w:r w:rsidR="0087702D">
      <w:rPr>
        <w:color w:val="000000" w:themeColor="text1"/>
        <w:sz w:val="16"/>
        <w:szCs w:val="16"/>
      </w:rPr>
      <w:t>atrix</w:t>
    </w:r>
    <w:r w:rsidR="00C560AB">
      <w:rPr>
        <w:color w:val="000000" w:themeColor="text1"/>
        <w:sz w:val="16"/>
        <w:szCs w:val="16"/>
      </w:rPr>
      <w:t xml:space="preserve"> </w:t>
    </w:r>
    <w:r w:rsidR="00D179EE">
      <w:rPr>
        <w:color w:val="000000" w:themeColor="text1"/>
        <w:sz w:val="16"/>
        <w:szCs w:val="16"/>
      </w:rPr>
      <w:t>template</w:t>
    </w:r>
    <w:r w:rsidR="00C560AB">
      <w:rPr>
        <w:color w:val="000000" w:themeColor="text1"/>
        <w:sz w:val="16"/>
        <w:szCs w:val="16"/>
      </w:rPr>
      <w:t xml:space="preserve">              </w:t>
    </w:r>
    <w:r w:rsidR="009E5BBD">
      <w:rPr>
        <w:color w:val="000000" w:themeColor="text1"/>
        <w:sz w:val="16"/>
        <w:szCs w:val="16"/>
      </w:rPr>
      <w:t xml:space="preserve">                                                                                                                                                 </w:t>
    </w:r>
    <w:r w:rsidR="00CF18F9">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6491B18A" w:rsidR="00CB4ED2" w:rsidRPr="00E0639C" w:rsidRDefault="00D771AE" w:rsidP="00EF6AFD">
    <w:pPr>
      <w:pStyle w:val="Footer"/>
      <w:tabs>
        <w:tab w:val="clear" w:pos="4513"/>
        <w:tab w:val="clear" w:pos="9026"/>
        <w:tab w:val="right" w:pos="13721"/>
      </w:tabs>
      <w:spacing w:before="160" w:line="276" w:lineRule="auto"/>
      <w:rPr>
        <w:sz w:val="16"/>
        <w:szCs w:val="16"/>
      </w:rPr>
    </w:pPr>
    <w:r w:rsidRPr="00CF18F9">
      <w:rPr>
        <w:b/>
        <w:color w:val="FFFFFF"/>
        <w:sz w:val="16"/>
        <w:szCs w:val="16"/>
      </w:rPr>
      <w:t xml:space="preserve">Assessment </w:t>
    </w:r>
    <w:r w:rsidR="00CF18F9" w:rsidRPr="00CF18F9">
      <w:rPr>
        <w:b/>
        <w:color w:val="FFFFFF"/>
        <w:sz w:val="16"/>
        <w:szCs w:val="16"/>
      </w:rPr>
      <w:t>s</w:t>
    </w:r>
    <w:r w:rsidRPr="00CF18F9">
      <w:rPr>
        <w:b/>
        <w:color w:val="FFFFFF"/>
        <w:sz w:val="16"/>
        <w:szCs w:val="16"/>
      </w:rPr>
      <w:t xml:space="preserve">upport </w:t>
    </w:r>
    <w:r w:rsidR="00CF18F9" w:rsidRPr="00CF18F9">
      <w:rPr>
        <w:b/>
        <w:color w:val="FFFFFF"/>
        <w:sz w:val="16"/>
        <w:szCs w:val="16"/>
      </w:rPr>
      <w:t>d</w:t>
    </w:r>
    <w:r w:rsidRPr="00CF18F9">
      <w:rPr>
        <w:b/>
        <w:color w:val="FFFFFF"/>
        <w:sz w:val="16"/>
        <w:szCs w:val="16"/>
      </w:rPr>
      <w:t>ocument</w:t>
    </w:r>
    <w:r w:rsidR="00B6058D" w:rsidRPr="00E0639C">
      <w:rPr>
        <w:sz w:val="16"/>
        <w:szCs w:val="16"/>
      </w:rPr>
      <w:t xml:space="preserve"> </w:t>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6C6A" w14:textId="77777777" w:rsidR="00C3423A" w:rsidRDefault="00C3423A" w:rsidP="00F1359C">
      <w:pPr>
        <w:spacing w:before="0" w:after="0" w:line="240" w:lineRule="auto"/>
      </w:pPr>
      <w:r>
        <w:separator/>
      </w:r>
    </w:p>
  </w:footnote>
  <w:footnote w:type="continuationSeparator" w:id="0">
    <w:p w14:paraId="3A4D53D5" w14:textId="77777777" w:rsidR="00C3423A" w:rsidRDefault="00C3423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1B61A" w14:textId="05AD683D" w:rsidR="00D64A54" w:rsidRDefault="009F2C96" w:rsidP="009F2C96">
    <w:pPr>
      <w:pStyle w:val="Header"/>
      <w:jc w:val="right"/>
    </w:pPr>
    <w:r>
      <w:rPr>
        <w:noProof/>
      </w:rPr>
      <w:drawing>
        <wp:inline distT="0" distB="0" distL="0" distR="0" wp14:anchorId="6884A33B" wp14:editId="4376FBAE">
          <wp:extent cx="1975872" cy="717122"/>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794" cy="72544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A26C5"/>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2DA8"/>
    <w:rsid w:val="004751A9"/>
    <w:rsid w:val="004876ED"/>
    <w:rsid w:val="00493164"/>
    <w:rsid w:val="004A09A8"/>
    <w:rsid w:val="004B00A6"/>
    <w:rsid w:val="004B2E61"/>
    <w:rsid w:val="004B7724"/>
    <w:rsid w:val="004F795E"/>
    <w:rsid w:val="005006FD"/>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15B1"/>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40F"/>
    <w:rsid w:val="0086497B"/>
    <w:rsid w:val="00876E18"/>
    <w:rsid w:val="0087702D"/>
    <w:rsid w:val="008942D6"/>
    <w:rsid w:val="008C498E"/>
    <w:rsid w:val="00906D83"/>
    <w:rsid w:val="00915C3C"/>
    <w:rsid w:val="00917056"/>
    <w:rsid w:val="0092255F"/>
    <w:rsid w:val="00947D01"/>
    <w:rsid w:val="00977FE7"/>
    <w:rsid w:val="0099279B"/>
    <w:rsid w:val="009E072F"/>
    <w:rsid w:val="009E5BBD"/>
    <w:rsid w:val="009F29E6"/>
    <w:rsid w:val="009F2C96"/>
    <w:rsid w:val="00A220EE"/>
    <w:rsid w:val="00A236A1"/>
    <w:rsid w:val="00A51E59"/>
    <w:rsid w:val="00A65DC4"/>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18F9"/>
    <w:rsid w:val="00CF491F"/>
    <w:rsid w:val="00D06D57"/>
    <w:rsid w:val="00D179EE"/>
    <w:rsid w:val="00D305E9"/>
    <w:rsid w:val="00D33296"/>
    <w:rsid w:val="00D447D6"/>
    <w:rsid w:val="00D55279"/>
    <w:rsid w:val="00D55A33"/>
    <w:rsid w:val="00D62B45"/>
    <w:rsid w:val="00D6493E"/>
    <w:rsid w:val="00D64A54"/>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1A26C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A26C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2EEA2-A94B-4EE0-BC4F-CF016314F6F9}"/>
</file>

<file path=customXml/itemProps2.xml><?xml version="1.0" encoding="utf-8"?>
<ds:datastoreItem xmlns:ds="http://schemas.openxmlformats.org/officeDocument/2006/customXml" ds:itemID="{40908E48-2DBE-43C3-A044-E37ACC72B77B}">
  <ds:schemaRefs>
    <ds:schemaRef ds:uri="http://schemas.microsoft.com/sharepoint/v3/contenttype/forms"/>
  </ds:schemaRefs>
</ds:datastoreItem>
</file>

<file path=customXml/itemProps3.xml><?xml version="1.0" encoding="utf-8"?>
<ds:datastoreItem xmlns:ds="http://schemas.openxmlformats.org/officeDocument/2006/customXml" ds:itemID="{5FCA5553-752D-461D-A688-06F8C40CAC19}">
  <ds:schemaRefs>
    <ds:schemaRef ds:uri="http://purl.org/dc/elements/1.1/"/>
    <ds:schemaRef ds:uri="23712732-1a11-42b5-ab16-3cafd502a338"/>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8d123187-21fe-47d9-bb38-a24fa2382a13"/>
    <ds:schemaRef ds:uri="http://purl.org/dc/dcmitype/"/>
  </ds:schemaRefs>
</ds:datastoreItem>
</file>

<file path=customXml/itemProps4.xml><?xml version="1.0" encoding="utf-8"?>
<ds:datastoreItem xmlns:ds="http://schemas.openxmlformats.org/officeDocument/2006/customXml" ds:itemID="{275E3C0E-5749-4033-9456-A62525F0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stakeholder matrix template</dc:title>
  <dc:subject/>
  <dc:creator>bec.colwell@unep.edu.au</dc:creator>
  <cp:keywords>Assessment Support Document</cp:keywords>
  <dc:description/>
  <cp:lastModifiedBy>Sally Bush</cp:lastModifiedBy>
  <cp:revision>7</cp:revision>
  <dcterms:created xsi:type="dcterms:W3CDTF">2022-06-01T22:52:00Z</dcterms:created>
  <dcterms:modified xsi:type="dcterms:W3CDTF">2023-07-06T22:24:00Z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